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pPr w:leftFromText="180" w:rightFromText="180" w:vertAnchor="text" w:tblpY="1"/>
        <w:tblOverlap w:val="never"/>
        <w:tblW w:w="5037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57"/>
        <w:gridCol w:w="7172"/>
      </w:tblGrid>
      <w:tr w:rsidR="000172E5" w:rsidRPr="00846B76" w14:paraId="4572451E" w14:textId="77777777" w:rsidTr="001F09CE">
        <w:trPr>
          <w:trHeight w:val="611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40562FBD" w14:textId="57310A22" w:rsidR="000172E5" w:rsidRPr="00846B76" w:rsidRDefault="00A35B7E" w:rsidP="00A35B7E">
            <w:pPr>
              <w:spacing w:before="120" w:after="120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Facility Information </w:t>
            </w:r>
          </w:p>
        </w:tc>
      </w:tr>
      <w:tr w:rsidR="00BD359E" w:rsidRPr="00846B76" w14:paraId="6DD6405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264CC0F" w14:textId="5B3A3106" w:rsidR="00BD359E" w:rsidRDefault="00BD359E" w:rsidP="00A35B7E">
            <w:pPr>
              <w:pStyle w:val="NormalIndent"/>
            </w:pPr>
            <w:r>
              <w:t xml:space="preserve">Facility Name 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FF53A9C" w14:textId="775BB64D" w:rsidR="00BD359E" w:rsidRPr="00846B76" w:rsidRDefault="004856BD" w:rsidP="00A35B7E">
            <w:r>
              <w:t xml:space="preserve">Sonterra </w:t>
            </w:r>
            <w:r w:rsidR="00A52FE2">
              <w:t>Lift Station #</w:t>
            </w:r>
            <w:r w:rsidR="000D66CD">
              <w:t>3</w:t>
            </w:r>
          </w:p>
        </w:tc>
      </w:tr>
      <w:tr w:rsidR="00BD359E" w:rsidRPr="00846B76" w14:paraId="0EFCA1FA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173E89CB" w14:textId="279E1D10" w:rsidR="00BD359E" w:rsidRDefault="00BD359E" w:rsidP="00BD359E">
            <w:pPr>
              <w:pStyle w:val="NormalIndent"/>
              <w:ind w:left="0"/>
            </w:pPr>
          </w:p>
          <w:p w14:paraId="04B62D6E" w14:textId="131D9350" w:rsidR="00BD359E" w:rsidRDefault="00BD359E" w:rsidP="00BD359E">
            <w:pPr>
              <w:pStyle w:val="NormalIndent"/>
              <w:jc w:val="right"/>
            </w:pPr>
            <w:r>
              <w:t>Address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5BF988A9" w14:textId="5138EBA7" w:rsidR="00BD359E" w:rsidRPr="00846B76" w:rsidRDefault="000D66CD" w:rsidP="00A35B7E">
            <w:r>
              <w:t>946 Circle Way</w:t>
            </w:r>
          </w:p>
        </w:tc>
      </w:tr>
      <w:tr w:rsidR="00BD359E" w:rsidRPr="00846B76" w14:paraId="40DFF84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BD27979" w14:textId="1DC6E8FC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648AEE2C" w14:textId="77777777" w:rsidR="00BD359E" w:rsidRPr="00846B76" w:rsidRDefault="00BD359E" w:rsidP="00A35B7E"/>
        </w:tc>
      </w:tr>
      <w:tr w:rsidR="00BD359E" w:rsidRPr="00846B76" w14:paraId="56B8FDEC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025AF3E9" w14:textId="72E4D02E" w:rsidR="00BD359E" w:rsidRDefault="00BD359E" w:rsidP="00BD359E">
            <w:pPr>
              <w:pStyle w:val="NormalIndent"/>
              <w:jc w:val="right"/>
            </w:pPr>
            <w:r>
              <w:t>City, State, Zip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764BD861" w14:textId="6EF011FE" w:rsidR="001F09CE" w:rsidRPr="00846B76" w:rsidRDefault="00512EBE" w:rsidP="001F09CE">
            <w:r>
              <w:t>Jarrell, TX</w:t>
            </w:r>
          </w:p>
        </w:tc>
      </w:tr>
      <w:tr w:rsidR="00BD359E" w:rsidRPr="00846B76" w14:paraId="5B14A1BE" w14:textId="77777777" w:rsidTr="001F09CE">
        <w:trPr>
          <w:trHeight w:val="573"/>
        </w:trPr>
        <w:tc>
          <w:tcPr>
            <w:tcW w:w="1197" w:type="pct"/>
            <w:vAlign w:val="bottom"/>
          </w:tcPr>
          <w:p w14:paraId="1603B1B1" w14:textId="34ECAF9F" w:rsidR="00BD359E" w:rsidRDefault="00BD359E" w:rsidP="00BD359E">
            <w:pPr>
              <w:pStyle w:val="NormalIndent"/>
              <w:jc w:val="right"/>
            </w:pPr>
            <w:r>
              <w:t>Type: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6C47DA3" w14:textId="19AE9694" w:rsidR="00BD359E" w:rsidRPr="00846B76" w:rsidRDefault="000D66CD" w:rsidP="00A35B7E">
            <w:r>
              <w:t xml:space="preserve">Wastewater </w:t>
            </w:r>
          </w:p>
        </w:tc>
      </w:tr>
      <w:tr w:rsidR="00E35860" w:rsidRPr="00846B76" w14:paraId="659DE59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CC5A578" w14:textId="7EA58798" w:rsidR="00E35860" w:rsidRDefault="00E35860" w:rsidP="00A35B7E">
            <w:pPr>
              <w:pStyle w:val="NormalIndent"/>
            </w:pPr>
            <w:r>
              <w:t>Provider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569C456" w14:textId="623BFA87" w:rsidR="00E35860" w:rsidRDefault="00761EA3" w:rsidP="00A35B7E">
            <w:r>
              <w:t>ONCOR</w:t>
            </w:r>
          </w:p>
        </w:tc>
      </w:tr>
      <w:tr w:rsidR="00E35860" w:rsidRPr="00846B76" w14:paraId="5824994B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717F3C4" w14:textId="508F3B7D" w:rsidR="00E35860" w:rsidRDefault="00E35860" w:rsidP="00A35B7E">
            <w:pPr>
              <w:pStyle w:val="NormalIndent"/>
            </w:pPr>
            <w:r>
              <w:t>Ein#: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CEF6C90" w14:textId="78C91006" w:rsidR="00E35860" w:rsidRDefault="000D66CD" w:rsidP="00A35B7E">
            <w:r>
              <w:t>104437200006781000</w:t>
            </w:r>
          </w:p>
        </w:tc>
      </w:tr>
      <w:tr w:rsidR="001F09CE" w:rsidRPr="00846B76" w14:paraId="220A8674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09F9DB3" w14:textId="376D15E8" w:rsidR="001F09CE" w:rsidRDefault="001F09CE" w:rsidP="00A35B7E">
            <w:pPr>
              <w:pStyle w:val="NormalIndent"/>
            </w:pPr>
            <w:r>
              <w:t xml:space="preserve">Primary Emergency </w:t>
            </w:r>
            <w:proofErr w:type="gramStart"/>
            <w:r>
              <w:t>Contact :</w:t>
            </w:r>
            <w:proofErr w:type="gramEnd"/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671AD1A" w14:textId="2A38423D" w:rsidR="001F09CE" w:rsidRPr="00846B76" w:rsidRDefault="001F09CE" w:rsidP="00A35B7E">
            <w:r>
              <w:t>Dennis Hendrix-512 246 5913</w:t>
            </w:r>
          </w:p>
        </w:tc>
      </w:tr>
      <w:tr w:rsidR="001F09CE" w:rsidRPr="00846B76" w14:paraId="61996675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6BE5B7B" w14:textId="6EEE438A" w:rsidR="001F09CE" w:rsidRDefault="001F09CE" w:rsidP="00A35B7E">
            <w:pPr>
              <w:pStyle w:val="NormalIndent"/>
            </w:pPr>
            <w:r>
              <w:t xml:space="preserve">Alt. Emergency </w:t>
            </w:r>
            <w:proofErr w:type="gramStart"/>
            <w:r>
              <w:t>Contact :</w:t>
            </w:r>
            <w:proofErr w:type="gramEnd"/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FC848B1" w14:textId="27114A92" w:rsidR="001F09CE" w:rsidRPr="00846B76" w:rsidRDefault="001F09CE" w:rsidP="00A35B7E">
            <w:r>
              <w:t>James Wills</w:t>
            </w:r>
            <w:r w:rsidR="001C6D27">
              <w:t>-737 615 9189</w:t>
            </w:r>
          </w:p>
        </w:tc>
      </w:tr>
      <w:tr w:rsidR="001F09CE" w:rsidRPr="00846B76" w14:paraId="00BE0F68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4C5AA4AF" w14:textId="3872BECF" w:rsidR="001F09CE" w:rsidRDefault="001F09CE" w:rsidP="00A35B7E">
            <w:pPr>
              <w:pStyle w:val="NormalIndent"/>
            </w:pPr>
            <w:r>
              <w:t>Facility Mailing address: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4C6CB08E" w14:textId="247D9C2E" w:rsidR="001F09CE" w:rsidRPr="00846B76" w:rsidRDefault="001F09CE" w:rsidP="00A35B7E">
            <w:r>
              <w:t>2601 Forest Creek Dr Round Rock, TX 78660</w:t>
            </w:r>
          </w:p>
        </w:tc>
      </w:tr>
      <w:tr w:rsidR="00BD359E" w:rsidRPr="00846B76" w14:paraId="0AAD2DE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3A12F7ED" w14:textId="771A4505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4BE115F" w14:textId="77777777" w:rsidR="00BD359E" w:rsidRPr="00846B76" w:rsidRDefault="00BD359E" w:rsidP="00A35B7E"/>
        </w:tc>
      </w:tr>
      <w:tr w:rsidR="00BD359E" w:rsidRPr="00E204FF" w14:paraId="721393CE" w14:textId="77777777" w:rsidTr="001F09CE">
        <w:trPr>
          <w:trHeight w:val="56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30C78A5B" w14:textId="45D6BDFD" w:rsidR="00BD359E" w:rsidRPr="00E204FF" w:rsidRDefault="00BD359E" w:rsidP="00A35B7E">
            <w:pPr>
              <w:pStyle w:val="NoSpacing"/>
              <w:rPr>
                <w:sz w:val="8"/>
              </w:rPr>
            </w:pPr>
            <w:r>
              <w:t>Description</w:t>
            </w:r>
          </w:p>
        </w:tc>
      </w:tr>
      <w:tr w:rsidR="00BD359E" w:rsidRPr="00E204FF" w14:paraId="2E70E5CB" w14:textId="77777777" w:rsidTr="00761EA3">
        <w:trPr>
          <w:trHeight w:val="277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741A425D" w14:textId="33533DDF" w:rsidR="00BD359E" w:rsidRPr="00E204FF" w:rsidRDefault="00A52FE2" w:rsidP="00A35B7E">
            <w:pPr>
              <w:pStyle w:val="Heading1"/>
              <w:outlineLvl w:val="0"/>
            </w:pPr>
            <w:r>
              <w:t>Lift Station #</w:t>
            </w:r>
            <w:r w:rsidR="000D66CD">
              <w:t>3</w:t>
            </w:r>
            <w:r>
              <w:t xml:space="preserve"> with access port to plug in trailer mounted portable generator.</w:t>
            </w:r>
          </w:p>
        </w:tc>
      </w:tr>
      <w:tr w:rsidR="001F09CE" w:rsidRPr="00E204FF" w14:paraId="1E13AD06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509FD0A2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  <w:tr w:rsidR="001F09CE" w:rsidRPr="00E204FF" w14:paraId="6F228FC8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2E683769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</w:tbl>
    <w:p w14:paraId="17CCF0AF" w14:textId="1D278FC6" w:rsidR="000172E5" w:rsidRDefault="00A35B7E" w:rsidP="00E204FF">
      <w:pPr>
        <w:pStyle w:val="NoSpacing"/>
      </w:pPr>
      <w:r>
        <w:lastRenderedPageBreak/>
        <w:br w:type="textWrapping" w:clear="all"/>
      </w:r>
    </w:p>
    <w:p w14:paraId="2A51B035" w14:textId="7A256984" w:rsidR="001F09CE" w:rsidRDefault="00275DFE" w:rsidP="00E204FF">
      <w:pPr>
        <w:pStyle w:val="NoSpacing"/>
      </w:pPr>
      <w:r w:rsidRPr="00275DFE">
        <w:drawing>
          <wp:inline distT="0" distB="0" distL="0" distR="0" wp14:anchorId="084DF361" wp14:editId="317E7E9F">
            <wp:extent cx="3867690" cy="4867954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67690" cy="4867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558D1F" w14:textId="297D054B" w:rsidR="001F09CE" w:rsidRPr="0006568A" w:rsidRDefault="001F09CE" w:rsidP="00E204FF">
      <w:pPr>
        <w:pStyle w:val="NoSpacing"/>
      </w:pPr>
    </w:p>
    <w:sectPr w:rsidR="001F09CE" w:rsidRPr="0006568A" w:rsidSect="006145D8">
      <w:headerReference w:type="default" r:id="rId11"/>
      <w:footerReference w:type="default" r:id="rId12"/>
      <w:pgSz w:w="12240" w:h="15840"/>
      <w:pgMar w:top="1440" w:right="1440" w:bottom="1440" w:left="1440" w:header="720" w:footer="432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88289A1" w14:textId="77777777" w:rsidR="00257002" w:rsidRDefault="00257002" w:rsidP="000172E5">
      <w:pPr>
        <w:spacing w:after="0" w:line="240" w:lineRule="auto"/>
      </w:pPr>
      <w:r>
        <w:separator/>
      </w:r>
    </w:p>
  </w:endnote>
  <w:endnote w:type="continuationSeparator" w:id="0">
    <w:p w14:paraId="31F49F82" w14:textId="77777777" w:rsidR="00257002" w:rsidRDefault="00257002" w:rsidP="000172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D305DC3-D5F1-430F-B798-50413896DC59}"/>
    <w:embedBold r:id="rId2" w:fontKey="{B8C6B4F4-9B74-484C-BFBA-589FD6548B9F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205F0268-1092-4D2D-8012-EDD67F5BC6E3}"/>
    <w:embedBold r:id="rId4" w:fontKey="{3C22F4FF-2038-44E2-B450-599296631C7F}"/>
    <w:embedItalic r:id="rId5" w:fontKey="{7B695B1C-57C7-49B4-881E-294761CDC91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6" w:fontKey="{E0613274-B730-4AAB-BC2F-D333E8C4573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4675"/>
      <w:gridCol w:w="4675"/>
    </w:tblGrid>
    <w:tr w:rsidR="00311D4F" w:rsidRPr="00311D4F" w14:paraId="72608BEA" w14:textId="77777777" w:rsidTr="00C4167A">
      <w:tc>
        <w:tcPr>
          <w:tcW w:w="4675" w:type="dxa"/>
          <w:vAlign w:val="center"/>
        </w:tcPr>
        <w:p w14:paraId="12BD60C7" w14:textId="24D68E73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rPr>
              <w:sz w:val="18"/>
              <w:szCs w:val="24"/>
            </w:rPr>
          </w:pPr>
        </w:p>
      </w:tc>
      <w:tc>
        <w:tcPr>
          <w:tcW w:w="4675" w:type="dxa"/>
          <w:vAlign w:val="center"/>
        </w:tcPr>
        <w:p w14:paraId="0636762F" w14:textId="56238E78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jc w:val="right"/>
            <w:rPr>
              <w:sz w:val="18"/>
              <w:szCs w:val="24"/>
            </w:rPr>
          </w:pPr>
        </w:p>
      </w:tc>
    </w:tr>
  </w:tbl>
  <w:p w14:paraId="7CE47B9A" w14:textId="77777777" w:rsidR="006145D8" w:rsidRDefault="006145D8" w:rsidP="00311D4F">
    <w:pPr>
      <w:pStyle w:val="NoSpacing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DC0F00" w14:textId="77777777" w:rsidR="00257002" w:rsidRDefault="00257002" w:rsidP="000172E5">
      <w:pPr>
        <w:spacing w:after="0" w:line="240" w:lineRule="auto"/>
      </w:pPr>
      <w:r>
        <w:separator/>
      </w:r>
    </w:p>
  </w:footnote>
  <w:footnote w:type="continuationSeparator" w:id="0">
    <w:p w14:paraId="3292C0AE" w14:textId="77777777" w:rsidR="00257002" w:rsidRDefault="00257002" w:rsidP="000172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37B5DB" w14:textId="77777777" w:rsidR="00A35B7E" w:rsidRDefault="00A35B7E"/>
  <w:tbl>
    <w:tblPr>
      <w:tblW w:w="0" w:type="auto"/>
      <w:tblLook w:val="04A0" w:firstRow="1" w:lastRow="0" w:firstColumn="1" w:lastColumn="0" w:noHBand="0" w:noVBand="1"/>
    </w:tblPr>
    <w:tblGrid>
      <w:gridCol w:w="1350"/>
      <w:gridCol w:w="8000"/>
    </w:tblGrid>
    <w:tr w:rsidR="00B337A2" w:rsidRPr="00B337A2" w14:paraId="51A5BC2D" w14:textId="77777777" w:rsidTr="00384B05">
      <w:trPr>
        <w:trHeight w:val="990"/>
      </w:trPr>
      <w:tc>
        <w:tcPr>
          <w:tcW w:w="1350" w:type="dxa"/>
          <w:vAlign w:val="center"/>
        </w:tcPr>
        <w:p w14:paraId="680527F0" w14:textId="1D32C837" w:rsidR="00B337A2" w:rsidRPr="00B337A2" w:rsidRDefault="00B337A2" w:rsidP="00A35B7E">
          <w:pPr>
            <w:tabs>
              <w:tab w:val="center" w:pos="4680"/>
              <w:tab w:val="right" w:pos="9360"/>
            </w:tabs>
            <w:spacing w:before="0" w:after="0"/>
            <w:rPr>
              <w:rFonts w:ascii="Corbel" w:eastAsia="Calibri" w:hAnsi="Corbel" w:cs="Times New Roman"/>
              <w:b/>
              <w:noProof/>
              <w:color w:val="731F1C"/>
              <w:sz w:val="44"/>
              <w:szCs w:val="24"/>
            </w:rPr>
          </w:pPr>
        </w:p>
      </w:tc>
      <w:tc>
        <w:tcPr>
          <w:tcW w:w="8000" w:type="dxa"/>
          <w:vAlign w:val="center"/>
        </w:tcPr>
        <w:p w14:paraId="28DA16B4" w14:textId="4D2F7EB6" w:rsidR="00B337A2" w:rsidRPr="00E204FF" w:rsidRDefault="00A35B7E" w:rsidP="00E204FF">
          <w:pPr>
            <w:pStyle w:val="Header"/>
          </w:pPr>
          <w:r>
            <w:t>District Cri</w:t>
          </w:r>
          <w:r w:rsidR="00D75E4D">
            <w:t>t</w:t>
          </w:r>
          <w:r>
            <w:t xml:space="preserve">ical Load Facility </w:t>
          </w:r>
        </w:p>
      </w:tc>
    </w:tr>
  </w:tbl>
  <w:p w14:paraId="5E30DA72" w14:textId="77777777" w:rsidR="000172E5" w:rsidRPr="00311D4F" w:rsidRDefault="000172E5" w:rsidP="00311D4F">
    <w:pPr>
      <w:pStyle w:val="NoSpacing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2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3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4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7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9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0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1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3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0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1"/>
  </w:num>
  <w:num w:numId="2">
    <w:abstractNumId w:val="7"/>
  </w:num>
  <w:num w:numId="3">
    <w:abstractNumId w:val="15"/>
  </w:num>
  <w:num w:numId="4">
    <w:abstractNumId w:val="12"/>
  </w:num>
  <w:num w:numId="5">
    <w:abstractNumId w:val="13"/>
  </w:num>
  <w:num w:numId="6">
    <w:abstractNumId w:val="19"/>
  </w:num>
  <w:num w:numId="7">
    <w:abstractNumId w:val="6"/>
  </w:num>
  <w:num w:numId="8">
    <w:abstractNumId w:val="10"/>
  </w:num>
  <w:num w:numId="9">
    <w:abstractNumId w:val="17"/>
  </w:num>
  <w:num w:numId="10">
    <w:abstractNumId w:val="1"/>
  </w:num>
  <w:num w:numId="11">
    <w:abstractNumId w:val="5"/>
  </w:num>
  <w:num w:numId="12">
    <w:abstractNumId w:val="0"/>
  </w:num>
  <w:num w:numId="13">
    <w:abstractNumId w:val="2"/>
  </w:num>
  <w:num w:numId="14">
    <w:abstractNumId w:val="9"/>
  </w:num>
  <w:num w:numId="15">
    <w:abstractNumId w:val="8"/>
  </w:num>
  <w:num w:numId="16">
    <w:abstractNumId w:val="16"/>
  </w:num>
  <w:num w:numId="17">
    <w:abstractNumId w:val="3"/>
  </w:num>
  <w:num w:numId="18">
    <w:abstractNumId w:val="21"/>
  </w:num>
  <w:num w:numId="19">
    <w:abstractNumId w:val="18"/>
  </w:num>
  <w:num w:numId="20">
    <w:abstractNumId w:val="14"/>
  </w:num>
  <w:num w:numId="21">
    <w:abstractNumId w:val="20"/>
  </w:num>
  <w:num w:numId="22">
    <w:abstractNumId w:val="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displayBackgroundShape/>
  <w:embedTrueTypeFonts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5B7E"/>
    <w:rsid w:val="000172E5"/>
    <w:rsid w:val="00052382"/>
    <w:rsid w:val="00063D64"/>
    <w:rsid w:val="0006568A"/>
    <w:rsid w:val="00076F0F"/>
    <w:rsid w:val="00084253"/>
    <w:rsid w:val="000D1F49"/>
    <w:rsid w:val="000D66CD"/>
    <w:rsid w:val="001036CE"/>
    <w:rsid w:val="001727CA"/>
    <w:rsid w:val="001B663D"/>
    <w:rsid w:val="001C6D27"/>
    <w:rsid w:val="001D1C33"/>
    <w:rsid w:val="001F09CE"/>
    <w:rsid w:val="002164B2"/>
    <w:rsid w:val="00224D33"/>
    <w:rsid w:val="00257002"/>
    <w:rsid w:val="00275DFE"/>
    <w:rsid w:val="002C56E6"/>
    <w:rsid w:val="00311D4F"/>
    <w:rsid w:val="00342139"/>
    <w:rsid w:val="00344849"/>
    <w:rsid w:val="00361E11"/>
    <w:rsid w:val="00362FB1"/>
    <w:rsid w:val="003F0847"/>
    <w:rsid w:val="0040090B"/>
    <w:rsid w:val="0046302A"/>
    <w:rsid w:val="0047342C"/>
    <w:rsid w:val="004856BD"/>
    <w:rsid w:val="00487D2D"/>
    <w:rsid w:val="004D5D62"/>
    <w:rsid w:val="005112D0"/>
    <w:rsid w:val="00512EBE"/>
    <w:rsid w:val="00577E06"/>
    <w:rsid w:val="00583334"/>
    <w:rsid w:val="005A3BF7"/>
    <w:rsid w:val="005D5060"/>
    <w:rsid w:val="005F2035"/>
    <w:rsid w:val="005F7990"/>
    <w:rsid w:val="006145D8"/>
    <w:rsid w:val="00615005"/>
    <w:rsid w:val="0063739C"/>
    <w:rsid w:val="006C6DBA"/>
    <w:rsid w:val="007147D7"/>
    <w:rsid w:val="00745184"/>
    <w:rsid w:val="00761EA3"/>
    <w:rsid w:val="00770F25"/>
    <w:rsid w:val="00773FDE"/>
    <w:rsid w:val="007A1FF2"/>
    <w:rsid w:val="007A35A8"/>
    <w:rsid w:val="007B0A85"/>
    <w:rsid w:val="007C6A52"/>
    <w:rsid w:val="008079CC"/>
    <w:rsid w:val="0082043E"/>
    <w:rsid w:val="00846B76"/>
    <w:rsid w:val="0088580B"/>
    <w:rsid w:val="008E203A"/>
    <w:rsid w:val="0091229C"/>
    <w:rsid w:val="00924C49"/>
    <w:rsid w:val="00940E73"/>
    <w:rsid w:val="009435C6"/>
    <w:rsid w:val="009556E6"/>
    <w:rsid w:val="0098597D"/>
    <w:rsid w:val="009E65DC"/>
    <w:rsid w:val="009F619A"/>
    <w:rsid w:val="009F6DDE"/>
    <w:rsid w:val="00A35B7E"/>
    <w:rsid w:val="00A370A8"/>
    <w:rsid w:val="00A52FE2"/>
    <w:rsid w:val="00B337A2"/>
    <w:rsid w:val="00B853CB"/>
    <w:rsid w:val="00BD359E"/>
    <w:rsid w:val="00BD4753"/>
    <w:rsid w:val="00BD5CB1"/>
    <w:rsid w:val="00BE62EE"/>
    <w:rsid w:val="00C003BA"/>
    <w:rsid w:val="00C273C9"/>
    <w:rsid w:val="00C4602F"/>
    <w:rsid w:val="00C46878"/>
    <w:rsid w:val="00C6231D"/>
    <w:rsid w:val="00CA4F60"/>
    <w:rsid w:val="00CB4A51"/>
    <w:rsid w:val="00CD4532"/>
    <w:rsid w:val="00CD47B0"/>
    <w:rsid w:val="00CE6104"/>
    <w:rsid w:val="00CE7918"/>
    <w:rsid w:val="00D06C3D"/>
    <w:rsid w:val="00D16163"/>
    <w:rsid w:val="00D40B55"/>
    <w:rsid w:val="00D75E4D"/>
    <w:rsid w:val="00DB3FAD"/>
    <w:rsid w:val="00E204FF"/>
    <w:rsid w:val="00E35860"/>
    <w:rsid w:val="00E61C09"/>
    <w:rsid w:val="00EB3B58"/>
    <w:rsid w:val="00EC7359"/>
    <w:rsid w:val="00EE0452"/>
    <w:rsid w:val="00EE3054"/>
    <w:rsid w:val="00F00606"/>
    <w:rsid w:val="00F01256"/>
    <w:rsid w:val="00FC7475"/>
    <w:rsid w:val="00FE78A0"/>
    <w:rsid w:val="00FF0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F86EC23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qFormat/>
    <w:rsid w:val="00311D4F"/>
    <w:pPr>
      <w:spacing w:before="200"/>
    </w:pPr>
  </w:style>
  <w:style w:type="paragraph" w:styleId="Heading1">
    <w:name w:val="heading 1"/>
    <w:basedOn w:val="Normal"/>
    <w:link w:val="Heading1Char"/>
    <w:uiPriority w:val="1"/>
    <w:qFormat/>
    <w:rsid w:val="006145D8"/>
    <w:pPr>
      <w:spacing w:before="120" w:after="120" w:line="240" w:lineRule="auto"/>
      <w:outlineLvl w:val="0"/>
    </w:pPr>
    <w:rPr>
      <w:rFonts w:asciiTheme="majorHAnsi" w:hAnsiTheme="majorHAnsi"/>
      <w:b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6145D8"/>
    <w:rPr>
      <w:rFonts w:asciiTheme="majorHAnsi" w:hAnsiTheme="majorHAnsi"/>
      <w:b/>
    </w:rPr>
  </w:style>
  <w:style w:type="character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6145D8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rsid w:val="00E204FF"/>
    <w:pPr>
      <w:spacing w:before="120" w:after="0" w:line="240" w:lineRule="auto"/>
      <w:ind w:left="346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6145D8"/>
    <w:rPr>
      <w:b/>
      <w:bCs/>
      <w:color w:val="694A77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0D1F49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145D8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rsid w:val="007A1FF2"/>
    <w:pPr>
      <w:tabs>
        <w:tab w:val="center" w:pos="4680"/>
        <w:tab w:val="right" w:pos="9360"/>
      </w:tabs>
      <w:spacing w:before="0" w:after="0"/>
    </w:pPr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7A1FF2"/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paragraph" w:styleId="Footer">
    <w:name w:val="footer"/>
    <w:basedOn w:val="Normal"/>
    <w:link w:val="FooterChar"/>
    <w:uiPriority w:val="99"/>
    <w:rsid w:val="00311D4F"/>
    <w:pPr>
      <w:tabs>
        <w:tab w:val="center" w:pos="4680"/>
        <w:tab w:val="right" w:pos="9810"/>
      </w:tabs>
      <w:spacing w:after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311D4F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qFormat/>
    <w:rsid w:val="00311D4F"/>
    <w:pPr>
      <w:widowControl w:val="0"/>
      <w:autoSpaceDE w:val="0"/>
      <w:autoSpaceDN w:val="0"/>
      <w:spacing w:before="0" w:after="0" w:line="240" w:lineRule="auto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6145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6145D8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6145D8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145D8"/>
    <w:rPr>
      <w:rFonts w:asciiTheme="majorHAnsi" w:eastAsiaTheme="majorEastAsia" w:hAnsiTheme="majorHAnsi" w:cstheme="majorBidi"/>
      <w:color w:val="0A273B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145D8"/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145D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145D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6145D8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846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6145D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Hendrix\AppData\Roaming\Microsoft\Templates\Food%20sign%20up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3AB8A44-026D-4A6E-81CC-41A3BB68D1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77C5EAD-19FF-4FE0-BF07-6EBB5BD2BC3B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F0D0F2B8-3BE2-4785-B88D-FED0849B603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Food sign up.dotx</Template>
  <TotalTime>0</TotalTime>
  <Pages>2</Pages>
  <Words>69</Words>
  <Characters>397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2021-10-06T09:03:00Z</dcterms:created>
  <dcterms:modified xsi:type="dcterms:W3CDTF">2021-10-06T09:03:00Z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